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0B5E2" w14:textId="6BC00D1B" w:rsidR="00BA00AB" w:rsidRDefault="0087143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SHIRLAGH</w:t>
      </w:r>
      <w:r>
        <w:rPr>
          <w:rFonts w:ascii="Times New Roman" w:hAnsi="Times New Roman" w:cs="Times New Roman"/>
          <w:sz w:val="24"/>
          <w:szCs w:val="24"/>
        </w:rPr>
        <w:t xml:space="preserve">       (d.1467)</w:t>
      </w:r>
    </w:p>
    <w:p w14:paraId="41C3ACA9" w14:textId="0C3FBADE" w:rsidR="0087143C" w:rsidRDefault="0087143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Woodhouse.</w:t>
      </w:r>
    </w:p>
    <w:p w14:paraId="03F08E40" w14:textId="3E8DE3B0" w:rsidR="0087143C" w:rsidRDefault="0087143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49C22" w14:textId="02C6A790" w:rsidR="0087143C" w:rsidRDefault="0087143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6DF4F" w14:textId="14632867" w:rsidR="0087143C" w:rsidRDefault="00C4482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26 Jun.1467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p.150)</w:t>
      </w:r>
    </w:p>
    <w:p w14:paraId="3B11C0D9" w14:textId="33201EF9" w:rsidR="00C44820" w:rsidRDefault="00C4482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0FDA3" w14:textId="281F457C" w:rsidR="00C44820" w:rsidRDefault="00C4482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975D8" w14:textId="659486CF" w:rsidR="00C44820" w:rsidRPr="0087143C" w:rsidRDefault="00C4482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C44820" w:rsidRPr="008714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19D3" w14:textId="77777777" w:rsidR="0087143C" w:rsidRDefault="0087143C" w:rsidP="009139A6">
      <w:r>
        <w:separator/>
      </w:r>
    </w:p>
  </w:endnote>
  <w:endnote w:type="continuationSeparator" w:id="0">
    <w:p w14:paraId="4782F299" w14:textId="77777777" w:rsidR="0087143C" w:rsidRDefault="008714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A9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B1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63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E5C18" w14:textId="77777777" w:rsidR="0087143C" w:rsidRDefault="0087143C" w:rsidP="009139A6">
      <w:r>
        <w:separator/>
      </w:r>
    </w:p>
  </w:footnote>
  <w:footnote w:type="continuationSeparator" w:id="0">
    <w:p w14:paraId="0D854633" w14:textId="77777777" w:rsidR="0087143C" w:rsidRDefault="008714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E3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B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A3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3C"/>
    <w:rsid w:val="000666E0"/>
    <w:rsid w:val="002510B7"/>
    <w:rsid w:val="005C130B"/>
    <w:rsid w:val="00826F5C"/>
    <w:rsid w:val="0087143C"/>
    <w:rsid w:val="009139A6"/>
    <w:rsid w:val="009448BB"/>
    <w:rsid w:val="00A3176C"/>
    <w:rsid w:val="00AE65F8"/>
    <w:rsid w:val="00BA00AB"/>
    <w:rsid w:val="00C4482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A31D4"/>
  <w15:chartTrackingRefBased/>
  <w15:docId w15:val="{96CE8A47-81AA-45F6-B1D5-9CBFFF87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2022-07-02T07:09:00Z</dcterms:created>
  <dcterms:modified xsi:type="dcterms:W3CDTF">2022-07-02T07:19:00Z</dcterms:modified>
</cp:coreProperties>
</file>